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8BE" w:rsidRDefault="00B218BE" w:rsidP="00B218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ALYN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B218BE" w:rsidRDefault="00B218BE" w:rsidP="00B218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B218BE" w:rsidRDefault="00B218BE" w:rsidP="00B218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18BE" w:rsidRDefault="00B218BE" w:rsidP="00B218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18BE" w:rsidRDefault="00B218BE" w:rsidP="00B218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Mar.1425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Plymouth by the Bishop.</w:t>
      </w:r>
    </w:p>
    <w:p w:rsidR="00B218BE" w:rsidRDefault="00B218BE" w:rsidP="00B218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p.96)</w:t>
      </w:r>
    </w:p>
    <w:p w:rsidR="00B218BE" w:rsidRDefault="00B218BE" w:rsidP="00B218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18BE" w:rsidRDefault="00B218BE" w:rsidP="00B218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B218BE" w:rsidRDefault="00B218BE" w:rsidP="00B218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2016</w:t>
      </w:r>
      <w:bookmarkStart w:id="0" w:name="_GoBack"/>
      <w:bookmarkEnd w:id="0"/>
    </w:p>
    <w:sectPr w:rsidR="006B2F86" w:rsidRPr="00B218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8BE" w:rsidRDefault="00B218BE" w:rsidP="00E71FC3">
      <w:pPr>
        <w:spacing w:after="0" w:line="240" w:lineRule="auto"/>
      </w:pPr>
      <w:r>
        <w:separator/>
      </w:r>
    </w:p>
  </w:endnote>
  <w:endnote w:type="continuationSeparator" w:id="0">
    <w:p w:rsidR="00B218BE" w:rsidRDefault="00B218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8BE" w:rsidRDefault="00B218BE" w:rsidP="00E71FC3">
      <w:pPr>
        <w:spacing w:after="0" w:line="240" w:lineRule="auto"/>
      </w:pPr>
      <w:r>
        <w:separator/>
      </w:r>
    </w:p>
  </w:footnote>
  <w:footnote w:type="continuationSeparator" w:id="0">
    <w:p w:rsidR="00B218BE" w:rsidRDefault="00B218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8BE"/>
    <w:rsid w:val="00AB52E8"/>
    <w:rsid w:val="00B16D3F"/>
    <w:rsid w:val="00B218B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E20B2"/>
  <w15:chartTrackingRefBased/>
  <w15:docId w15:val="{3291AE38-FF47-4E0D-9D92-9BBA70BF5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2016-03-11T13:35:00Z</dcterms:created>
  <dcterms:modified xsi:type="dcterms:W3CDTF">2016-03-11T13:35:00Z</dcterms:modified>
</cp:coreProperties>
</file>